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83053" w:rsidRPr="00783053" w:rsidTr="00511306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ΕΙΔΟΣ:</w:t>
            </w:r>
            <w:r w:rsidRPr="0078305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r w:rsidRPr="00783053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METHANOL</w:t>
            </w:r>
            <w:r w:rsidRPr="0078305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783053" w:rsidRPr="00783053" w:rsidTr="00511306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83053" w:rsidRPr="00783053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83053" w:rsidRPr="00783053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8305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8305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8305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8305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8305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83053" w:rsidRPr="00783053" w:rsidTr="00511306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Methanol</w:t>
            </w:r>
          </w:p>
        </w:tc>
        <w:tc>
          <w:tcPr>
            <w:tcW w:w="1080" w:type="dxa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83053" w:rsidRPr="00783053" w:rsidTr="00511306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99.</w:t>
            </w:r>
            <w:r w:rsidRPr="00783053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9</w:t>
            </w:r>
            <w:r w:rsidRPr="00783053">
              <w:rPr>
                <w:rFonts w:ascii="Tahoma" w:hAnsi="Tahoma" w:cs="Tahoma"/>
                <w:color w:val="000000"/>
                <w:sz w:val="18"/>
                <w:szCs w:val="18"/>
              </w:rPr>
              <w:t>%</w:t>
            </w:r>
          </w:p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83053" w:rsidRPr="00783053" w:rsidTr="00511306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83053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For HPLC  gradient grade</w:t>
            </w:r>
          </w:p>
        </w:tc>
        <w:tc>
          <w:tcPr>
            <w:tcW w:w="1080" w:type="dxa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783053" w:rsidRPr="00783053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hAnsi="Tahoma" w:cs="Tahoma"/>
                <w:color w:val="000000"/>
                <w:sz w:val="18"/>
                <w:szCs w:val="18"/>
              </w:rPr>
              <w:t>Συσκευασία: 2</w:t>
            </w:r>
            <w:r w:rsidRPr="00783053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,5lit</w:t>
            </w:r>
          </w:p>
        </w:tc>
        <w:tc>
          <w:tcPr>
            <w:tcW w:w="1080" w:type="dxa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783053" w:rsidRPr="00783053" w:rsidTr="00511306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783053" w:rsidRPr="00783053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6</w:t>
            </w: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83053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783053" w:rsidRPr="00783053" w:rsidRDefault="00783053" w:rsidP="00783053">
            <w:pPr>
              <w:jc w:val="both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783053"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r w:rsidRPr="00783053">
              <w:rPr>
                <w:rFonts w:ascii="Tahoma" w:hAnsi="Tahoma" w:cs="Tahoma"/>
                <w:sz w:val="18"/>
                <w:szCs w:val="18"/>
                <w:lang w:val="en-US"/>
              </w:rPr>
              <w:t xml:space="preserve">  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3053" w:rsidRPr="00783053" w:rsidRDefault="00783053" w:rsidP="0078305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8305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B73E1" w:rsidRDefault="00B43CAA" w:rsidP="00CB73E1"/>
    <w:sectPr w:rsidR="00B43CAA" w:rsidRPr="00CB73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83053"/>
    <w:rsid w:val="0080302B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9100B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C8BD9CC</Template>
  <TotalTime>1</TotalTime>
  <Pages>1</Pages>
  <Words>44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2025-12-01T08:57:00Z</dcterms:created>
  <dcterms:modified xsi:type="dcterms:W3CDTF">2025-12-01T08:57:00Z</dcterms:modified>
</cp:coreProperties>
</file>